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5006" w:rsidRDefault="00565006" w:rsidP="0056500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WHITE</w:t>
      </w:r>
      <w:r>
        <w:t xml:space="preserve">   </w:t>
      </w:r>
      <w:proofErr w:type="gramStart"/>
      <w:r>
        <w:t xml:space="preserve">   (</w:t>
      </w:r>
      <w:proofErr w:type="gramEnd"/>
      <w:r>
        <w:t>fl.1505)</w:t>
      </w:r>
    </w:p>
    <w:p w:rsidR="00565006" w:rsidRDefault="00565006" w:rsidP="0056500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Kingesdown</w:t>
      </w:r>
      <w:proofErr w:type="spellEnd"/>
      <w:r>
        <w:t xml:space="preserve">, in the parish of </w:t>
      </w:r>
      <w:proofErr w:type="spellStart"/>
      <w:r>
        <w:t>Ringwold</w:t>
      </w:r>
      <w:proofErr w:type="spellEnd"/>
      <w:r>
        <w:t>, Kent.</w:t>
      </w:r>
    </w:p>
    <w:p w:rsidR="00565006" w:rsidRDefault="00565006" w:rsidP="0056500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65006" w:rsidRDefault="00565006" w:rsidP="0056500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65006" w:rsidRDefault="00565006" w:rsidP="0056500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1505</w:t>
      </w:r>
      <w:r>
        <w:tab/>
        <w:t>He made his Will.   (Plomer 506)</w:t>
      </w:r>
    </w:p>
    <w:p w:rsidR="00565006" w:rsidRDefault="00565006" w:rsidP="0056500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65006" w:rsidRDefault="00565006" w:rsidP="0056500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2F86" w:rsidRPr="00E71FC3" w:rsidRDefault="00565006" w:rsidP="00565006">
      <w:pPr>
        <w:pStyle w:val="NoSpacing"/>
      </w:pPr>
      <w:r>
        <w:t>8 January 2018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5006" w:rsidRDefault="00565006" w:rsidP="00E71FC3">
      <w:pPr>
        <w:spacing w:after="0" w:line="240" w:lineRule="auto"/>
      </w:pPr>
      <w:r>
        <w:separator/>
      </w:r>
    </w:p>
  </w:endnote>
  <w:endnote w:type="continuationSeparator" w:id="0">
    <w:p w:rsidR="00565006" w:rsidRDefault="005650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5006" w:rsidRDefault="00565006" w:rsidP="00E71FC3">
      <w:pPr>
        <w:spacing w:after="0" w:line="240" w:lineRule="auto"/>
      </w:pPr>
      <w:r>
        <w:separator/>
      </w:r>
    </w:p>
  </w:footnote>
  <w:footnote w:type="continuationSeparator" w:id="0">
    <w:p w:rsidR="00565006" w:rsidRDefault="005650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006"/>
    <w:rsid w:val="001A7C09"/>
    <w:rsid w:val="0056500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20DCC0-4D05-4C47-B714-65A73C751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2018-02-03T14:27:00Z</dcterms:created>
  <dcterms:modified xsi:type="dcterms:W3CDTF">2018-02-03T14:30:00Z</dcterms:modified>
</cp:coreProperties>
</file>